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3B700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BACHILER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38C06AF2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48D387C7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0CAA2B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E91B65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Motherley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plaint of debt against him at</w:t>
      </w:r>
    </w:p>
    <w:p w14:paraId="2FCCE190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Sheriffs’ Court.</w:t>
      </w:r>
    </w:p>
    <w:p w14:paraId="61F60C0E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p.12)</w:t>
      </w:r>
    </w:p>
    <w:p w14:paraId="37395E83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EB90DF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218737" w14:textId="77777777" w:rsidR="00F17B28" w:rsidRDefault="00F17B28" w:rsidP="00F17B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2018</w:t>
      </w:r>
    </w:p>
    <w:p w14:paraId="0F9B38F7" w14:textId="77777777" w:rsidR="006B2F86" w:rsidRPr="00E71FC3" w:rsidRDefault="00F17B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30E4" w14:textId="77777777" w:rsidR="00F17B28" w:rsidRDefault="00F17B28" w:rsidP="00E71FC3">
      <w:pPr>
        <w:spacing w:after="0" w:line="240" w:lineRule="auto"/>
      </w:pPr>
      <w:r>
        <w:separator/>
      </w:r>
    </w:p>
  </w:endnote>
  <w:endnote w:type="continuationSeparator" w:id="0">
    <w:p w14:paraId="7BBBE363" w14:textId="77777777" w:rsidR="00F17B28" w:rsidRDefault="00F17B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FE1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50E9B" w14:textId="77777777" w:rsidR="00F17B28" w:rsidRDefault="00F17B28" w:rsidP="00E71FC3">
      <w:pPr>
        <w:spacing w:after="0" w:line="240" w:lineRule="auto"/>
      </w:pPr>
      <w:r>
        <w:separator/>
      </w:r>
    </w:p>
  </w:footnote>
  <w:footnote w:type="continuationSeparator" w:id="0">
    <w:p w14:paraId="653F4F5C" w14:textId="77777777" w:rsidR="00F17B28" w:rsidRDefault="00F17B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B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6E7F5"/>
  <w15:chartTrackingRefBased/>
  <w15:docId w15:val="{890FE9A1-35BF-4263-9909-BF49393E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7B2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2018-01-21T20:48:00Z</dcterms:created>
  <dcterms:modified xsi:type="dcterms:W3CDTF">2018-01-21T20:48:00Z</dcterms:modified>
</cp:coreProperties>
</file>